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32" w:rsidRPr="00316AE5" w:rsidRDefault="005C6A32" w:rsidP="00316AE5">
      <w:pPr>
        <w:tabs>
          <w:tab w:val="left" w:pos="1083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Извещение о проведении открытого конкурса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на выполнение работ по капитальному ремонту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Дата публикации извещения  </w:t>
      </w:r>
      <w:r w:rsidRPr="00316AE5">
        <w:rPr>
          <w:rFonts w:ascii="Times New Roman" w:hAnsi="Times New Roman"/>
          <w:sz w:val="28"/>
          <w:szCs w:val="28"/>
          <w:u w:val="single"/>
        </w:rPr>
        <w:t>«28 »  июня  2013г.</w:t>
      </w:r>
    </w:p>
    <w:p w:rsidR="005C6A32" w:rsidRPr="00316AE5" w:rsidRDefault="005C6A32" w:rsidP="00316A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Предмет конкурса: право заключения договора подряда на выполнение работ по капитальному ремонту многоквартирных жилых домов в городском округе город Стерлитамак на 2013 год в рамках реализации адресной программы Республики Башкортостан. Жилой дом 21 «А» по ул.Дружбы.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color w:val="000000"/>
          <w:sz w:val="28"/>
          <w:szCs w:val="28"/>
        </w:rPr>
        <w:t xml:space="preserve"> Предметом настоящего конкурса является право заключения</w:t>
      </w:r>
      <w:r w:rsidRPr="00316AE5">
        <w:rPr>
          <w:rFonts w:ascii="Times New Roman" w:hAnsi="Times New Roman"/>
          <w:sz w:val="28"/>
          <w:szCs w:val="28"/>
        </w:rPr>
        <w:t xml:space="preserve"> </w:t>
      </w:r>
      <w:r w:rsidRPr="00316AE5">
        <w:rPr>
          <w:rFonts w:ascii="Times New Roman" w:hAnsi="Times New Roman"/>
          <w:color w:val="000000"/>
          <w:sz w:val="28"/>
          <w:szCs w:val="28"/>
        </w:rPr>
        <w:t>договоров подряда на выполнение следующих работ:</w:t>
      </w:r>
    </w:p>
    <w:p w:rsidR="005C6A32" w:rsidRPr="00316AE5" w:rsidRDefault="005C6A32" w:rsidP="00316AE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Лот №1  Выполнение  строительно-монтажных и пусконаладочных работ капитального  ремонта по адресу: ул. Дружбы д.21 «А» (установка коллективных (общедомовых ) ПУ и УУ, ремонт крыши, утепление и ремонт фасадов)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Заказчик ТСЖ «Надежда» </w:t>
      </w:r>
      <w:r w:rsidRPr="00316AE5">
        <w:rPr>
          <w:rFonts w:ascii="Times New Roman" w:hAnsi="Times New Roman"/>
          <w:sz w:val="28"/>
          <w:szCs w:val="28"/>
          <w:u w:val="single"/>
        </w:rPr>
        <w:t xml:space="preserve"> почтовый адрес 453121, г.Стерлитамак ул. Дружбы, д.24, каб.2   ИНН 026806633669, Решетникова Т.А.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                          (наименование, ИНН, телефон, адрес,  контактное лицо заказчика)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Организатор конкурса </w:t>
      </w:r>
      <w:r w:rsidRPr="00316AE5">
        <w:rPr>
          <w:rFonts w:ascii="Times New Roman" w:hAnsi="Times New Roman"/>
          <w:bCs/>
          <w:sz w:val="28"/>
          <w:szCs w:val="28"/>
        </w:rPr>
        <w:t>Муниципальное казенное учреждение «О</w:t>
      </w:r>
      <w:r w:rsidRPr="00316AE5">
        <w:rPr>
          <w:rFonts w:ascii="Times New Roman" w:hAnsi="Times New Roman"/>
          <w:bCs/>
          <w:sz w:val="28"/>
          <w:szCs w:val="28"/>
          <w:u w:val="single"/>
        </w:rPr>
        <w:t>тдел жилищно- коммунального хозяйства администрации городского округа город Стерлитамак Республики Башкортостан»</w:t>
      </w:r>
      <w:r w:rsidRPr="00316AE5">
        <w:rPr>
          <w:rFonts w:ascii="Times New Roman" w:hAnsi="Times New Roman"/>
          <w:sz w:val="28"/>
          <w:szCs w:val="28"/>
        </w:rPr>
        <w:t>, 21-26-</w:t>
      </w:r>
      <w:smartTag w:uri="urn:schemas-microsoft-com:office:smarttags" w:element="metricconverter">
        <w:smartTagPr>
          <w:attr w:name="ProductID" w:val="68, г"/>
        </w:smartTagPr>
        <w:r w:rsidRPr="00316AE5">
          <w:rPr>
            <w:rFonts w:ascii="Times New Roman" w:hAnsi="Times New Roman"/>
            <w:sz w:val="28"/>
            <w:szCs w:val="28"/>
          </w:rPr>
          <w:t>68, г</w:t>
        </w:r>
      </w:smartTag>
      <w:r w:rsidRPr="00316AE5">
        <w:rPr>
          <w:rFonts w:ascii="Times New Roman" w:hAnsi="Times New Roman"/>
          <w:sz w:val="28"/>
          <w:szCs w:val="28"/>
        </w:rPr>
        <w:t xml:space="preserve">. Стерлитамак, ул. </w:t>
      </w:r>
      <w:r w:rsidRPr="00316AE5">
        <w:rPr>
          <w:rFonts w:ascii="Times New Roman" w:hAnsi="Times New Roman"/>
          <w:sz w:val="28"/>
          <w:szCs w:val="28"/>
          <w:u w:val="single"/>
        </w:rPr>
        <w:t>Худайбердина,  д.78  КостьяноваОГ.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   (наименование, телефон, адрес, контактное лицо организатора конкурса)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Начальная (максимальная) цена договора подряда:  </w:t>
      </w:r>
    </w:p>
    <w:p w:rsidR="005C6A32" w:rsidRPr="00316AE5" w:rsidRDefault="005C6A32" w:rsidP="00316AE5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16AE5">
        <w:rPr>
          <w:rFonts w:ascii="Times New Roman" w:hAnsi="Times New Roman"/>
          <w:color w:val="000000"/>
          <w:sz w:val="28"/>
          <w:szCs w:val="28"/>
        </w:rPr>
        <w:t xml:space="preserve">Лот №1 – 12466565,69 (двенадцать миллионов четыреста шесть десять шесть тысяч пятьсот шестьдесят пять ) рубль  69коп., в том числе НДС 18 %( в том числе непредвиденные в размере 2%). 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Дата начала работ:  </w:t>
      </w:r>
      <w:r w:rsidRPr="00316AE5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>05</w:t>
      </w:r>
      <w:r w:rsidRPr="00316AE5">
        <w:rPr>
          <w:rFonts w:ascii="Times New Roman" w:hAnsi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августа   </w:t>
      </w:r>
      <w:r w:rsidRPr="00316AE5">
        <w:rPr>
          <w:rFonts w:ascii="Times New Roman" w:hAnsi="Times New Roman"/>
          <w:sz w:val="28"/>
          <w:szCs w:val="28"/>
          <w:u w:val="single"/>
        </w:rPr>
        <w:t>2013г.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Официальный интернет-сайт для публикации  </w:t>
      </w:r>
      <w:r w:rsidRPr="00316AE5">
        <w:rPr>
          <w:rFonts w:ascii="Times New Roman" w:hAnsi="Times New Roman"/>
          <w:sz w:val="28"/>
          <w:szCs w:val="28"/>
          <w:u w:val="single"/>
        </w:rPr>
        <w:t>http://</w:t>
      </w:r>
      <w:r w:rsidRPr="00316AE5">
        <w:rPr>
          <w:rFonts w:ascii="Times New Roman" w:hAnsi="Times New Roman"/>
          <w:sz w:val="28"/>
          <w:szCs w:val="28"/>
          <w:u w:val="single"/>
          <w:lang w:val="en-US"/>
        </w:rPr>
        <w:t>sterlitamakadm</w:t>
      </w:r>
      <w:r w:rsidRPr="00316AE5">
        <w:rPr>
          <w:rFonts w:ascii="Times New Roman" w:hAnsi="Times New Roman"/>
          <w:sz w:val="28"/>
          <w:szCs w:val="28"/>
          <w:u w:val="single"/>
        </w:rPr>
        <w:t>.ru</w:t>
      </w:r>
      <w:r w:rsidRPr="00316AE5">
        <w:rPr>
          <w:rFonts w:ascii="Times New Roman" w:hAnsi="Times New Roman"/>
          <w:sz w:val="28"/>
          <w:szCs w:val="28"/>
        </w:rPr>
        <w:t xml:space="preserve">    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Место, дата и время вскрытия конвертов с заявками: г. Стерлитамак, ул. </w:t>
      </w:r>
      <w:r w:rsidRPr="00316AE5">
        <w:rPr>
          <w:rFonts w:ascii="Times New Roman" w:hAnsi="Times New Roman"/>
          <w:sz w:val="28"/>
          <w:szCs w:val="28"/>
          <w:u w:val="single"/>
        </w:rPr>
        <w:t>Худайбердина, 78</w:t>
      </w:r>
      <w:r w:rsidRPr="00316AE5">
        <w:rPr>
          <w:rFonts w:ascii="Times New Roman" w:hAnsi="Times New Roman"/>
          <w:sz w:val="28"/>
          <w:szCs w:val="28"/>
        </w:rPr>
        <w:t xml:space="preserve">,  </w:t>
      </w:r>
      <w:r w:rsidRPr="00316AE5">
        <w:rPr>
          <w:rFonts w:ascii="Times New Roman" w:hAnsi="Times New Roman"/>
          <w:sz w:val="28"/>
          <w:szCs w:val="28"/>
          <w:u w:val="single"/>
        </w:rPr>
        <w:t xml:space="preserve">«30»  июля  </w:t>
      </w:r>
      <w:smartTag w:uri="urn:schemas-microsoft-com:office:smarttags" w:element="metricconverter">
        <w:smartTagPr>
          <w:attr w:name="ProductID" w:val="2013 г"/>
        </w:smartTagPr>
        <w:r w:rsidRPr="00316AE5">
          <w:rPr>
            <w:rFonts w:ascii="Times New Roman" w:hAnsi="Times New Roman"/>
            <w:sz w:val="28"/>
            <w:szCs w:val="28"/>
            <w:u w:val="single"/>
          </w:rPr>
          <w:t>2013 г</w:t>
        </w:r>
      </w:smartTag>
      <w:r w:rsidRPr="00316AE5">
        <w:rPr>
          <w:rFonts w:ascii="Times New Roman" w:hAnsi="Times New Roman"/>
          <w:sz w:val="28"/>
          <w:szCs w:val="28"/>
          <w:u w:val="single"/>
        </w:rPr>
        <w:t>. 11-00 час.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Приложение: конкурсная документация в составе: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1) общие положения, требования к участникам конкурса, 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2) формы документов (доверенность, заявка на участие, опись, сведения о квалификации),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 xml:space="preserve">3) техническое задание на проведение капитального ремонта,  </w:t>
      </w:r>
    </w:p>
    <w:p w:rsidR="005C6A32" w:rsidRPr="00316AE5" w:rsidRDefault="005C6A32" w:rsidP="00316AE5">
      <w:pPr>
        <w:tabs>
          <w:tab w:val="left" w:pos="108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AE5">
        <w:rPr>
          <w:rFonts w:ascii="Times New Roman" w:hAnsi="Times New Roman"/>
          <w:sz w:val="28"/>
          <w:szCs w:val="28"/>
        </w:rPr>
        <w:t>4) договор подряда (проект)</w:t>
      </w:r>
    </w:p>
    <w:sectPr w:rsidR="005C6A32" w:rsidRPr="00316AE5" w:rsidSect="00D5584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398"/>
    <w:rsid w:val="00162BC9"/>
    <w:rsid w:val="00293CF6"/>
    <w:rsid w:val="00316AE5"/>
    <w:rsid w:val="00386C0A"/>
    <w:rsid w:val="00520896"/>
    <w:rsid w:val="005C6A32"/>
    <w:rsid w:val="007268C5"/>
    <w:rsid w:val="008639D9"/>
    <w:rsid w:val="00A90CD6"/>
    <w:rsid w:val="00C92398"/>
    <w:rsid w:val="00D55848"/>
    <w:rsid w:val="00E22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9D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296</Words>
  <Characters>1688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5</cp:revision>
  <dcterms:created xsi:type="dcterms:W3CDTF">2013-06-27T15:26:00Z</dcterms:created>
  <dcterms:modified xsi:type="dcterms:W3CDTF">2013-06-28T06:30:00Z</dcterms:modified>
</cp:coreProperties>
</file>